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7c5056" w14:textId="e7c505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E0308E">
        <w:t>17</w:t>
      </w:r>
      <w:r w:rsidR="00647B69">
        <w:t>.</w:t>
      </w:r>
      <w:r w:rsidR="00460344">
        <w:t xml:space="preserve"> St-</w:t>
      </w:r>
      <w:r w:rsidR="00E0308E">
        <w:t>898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E0308E">
        <w:t>17</w:t>
      </w:r>
      <w:r w:rsidR="003E7872">
        <w:t>. St-</w:t>
      </w:r>
      <w:r w:rsidR="00E0308E">
        <w:t>898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E0308E">
        <w:t>Pedestrian</w:t>
      </w:r>
      <w:r w:rsidR="0085130B">
        <w:t xml:space="preserve"> jednostavno društvo s ograničenom odgovornošću za </w:t>
      </w:r>
      <w:r w:rsidR="00AE37AE">
        <w:t>trgovinu</w:t>
      </w:r>
      <w:r w:rsidR="00E0308E">
        <w:t xml:space="preserve"> i usluge</w:t>
      </w:r>
      <w:r w:rsidR="00D70667">
        <w:t>,</w:t>
      </w:r>
      <w:r w:rsidR="001369B1">
        <w:t xml:space="preserve"> </w:t>
      </w:r>
      <w:r w:rsidR="00E0308E">
        <w:t>Slavka Kolara 9</w:t>
      </w:r>
      <w:r w:rsidR="001369B1">
        <w:t>,</w:t>
      </w:r>
      <w:r w:rsidR="006576EB">
        <w:t xml:space="preserve"> </w:t>
      </w:r>
      <w:r w:rsidR="00E0308E">
        <w:t>10310 Ivanić-Grad</w:t>
      </w:r>
      <w:r w:rsidR="005E7166">
        <w:t xml:space="preserve">, </w:t>
      </w:r>
      <w:r w:rsidR="006576EB">
        <w:t xml:space="preserve">OIB: </w:t>
      </w:r>
      <w:r w:rsidR="00E0308E">
        <w:t>20790389427</w:t>
      </w:r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52E8D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2E8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52E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2E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E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E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E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St-898/2020</izvorni_sadrzaj>
    <derivirana_varijabla naziv="DomainObject.Predmet.OznakaBroj_1">St-898/2020</derivirana_varijabla>
  </DomainObject.Predmet.OznakaBroj>
  <DomainObject.Predmet.OznakaBrojOptuznogAkta>
    <izvorni_sadrzaj>04-06-20-1544</izvorni_sadrzaj>
    <derivirana_varijabla naziv="DomainObject.Predmet.OznakaBrojOptuznogAkta_1">04-06-20-1544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Pedestrian jednostavno društvo s ograničenom odgovornošću za trgovinu i usluge</izvorni_sadrzaj>
    <derivirana_varijabla naziv="DomainObject.Predmet.ProtustrankaFormated_1">  Pedestrian jednostavno društvo s ograničenom odgovornošću za trgovinu i usluge</derivirana_varijabla>
  </DomainObject.Predmet.ProtustrankaFormated>
  <DomainObject.Predmet.ProtustrankaFormatedOIB>
    <izvorni_sadrzaj>  Pedestrian jednostavno društvo s ograničenom odgovornošću za trgovinu i usluge, OIB 20790389427</izvorni_sadrzaj>
    <derivirana_varijabla naziv="DomainObject.Predmet.ProtustrankaFormatedOIB_1">  Pedestrian jednostavno društvo s ograničenom odgovornošću za trgovinu i usluge, OIB 20790389427</derivirana_varijabla>
  </DomainObject.Predmet.ProtustrankaFormatedOIB>
  <DomainObject.Predmet.ProtustrankaFormatedWithAdress>
    <izvorni_sadrzaj> Pedestrian jednostavno društvo s ograničenom odgovornošću za trgovinu i usluge, Slavka Zalara 9, 10310 Ivanić-Grad</izvorni_sadrzaj>
    <derivirana_varijabla naziv="DomainObject.Predmet.ProtustrankaFormatedWithAdress_1"> Pedestrian jednostavno društvo s ograničenom odgovornošću za trgovinu i usluge, Slavka Zalara 9, 10310 Ivanić-Grad</derivirana_varijabla>
  </DomainObject.Predmet.ProtustrankaFormatedWithAdress>
  <DomainObject.Predmet.ProtustrankaFormatedWithAdressOIB>
    <izvorni_sadrzaj> Pedestrian jednostavno društvo s ograničenom odgovornošću za trgovinu i usluge, OIB 20790389427, Slavka Zalara 9, 10310 Ivanić-Grad</izvorni_sadrzaj>
    <derivirana_varijabla naziv="DomainObject.Predmet.ProtustrankaFormatedWithAdressOIB_1"> Pedestrian jednostavno društvo s ograničenom odgovornošću za trgovinu i usluge, OIB 20790389427, Slavka Zalara 9, 10310 Ivanić-Grad</derivirana_varijabla>
  </DomainObject.Predmet.ProtustrankaFormatedWithAdressOIB>
  <DomainObject.Predmet.ProtustrankaWithAdress>
    <izvorni_sadrzaj>Pedestrian jednostavno društvo s ograničenom odgovornošću za trgovinu i usluge Slavka Zalara 9, 10310 Ivanić-Grad</izvorni_sadrzaj>
    <derivirana_varijabla naziv="DomainObject.Predmet.ProtustrankaWithAdress_1">Pedestrian jednostavno društvo s ograničenom odgovornošću za trgovinu i usluge Slavka Zalara 9, 10310 Ivanić-Grad</derivirana_varijabla>
  </DomainObject.Predmet.ProtustrankaWithAdress>
  <DomainObject.Predmet.ProtustrankaWithAdressOIB>
    <izvorni_sadrzaj>Pedestrian jednostavno društvo s ograničenom odgovornošću za trgovinu i usluge, OIB 20790389427, Slavka Zalara 9, 10310 Ivanić-Grad</izvorni_sadrzaj>
    <derivirana_varijabla naziv="DomainObject.Predmet.ProtustrankaWithAdressOIB_1">Pedestrian jednostavno društvo s ograničenom odgovornošću za trgovinu i usluge, OIB 20790389427, Slavka Zalara 9, 10310 Ivanić-Grad</derivirana_varijabla>
  </DomainObject.Predmet.ProtustrankaWithAdressOIB>
  <DomainObject.Predmet.ProtustrankaNazivFormated>
    <izvorni_sadrzaj>Pedestrian jednostavno društvo s ograničenom odgovornošću za trgovinu i usluge</izvorni_sadrzaj>
    <derivirana_varijabla naziv="DomainObject.Predmet.ProtustrankaNazivFormated_1">Pedestrian jednostavno društvo s ograničenom odgovornošću za trgovinu i usluge</derivirana_varijabla>
  </DomainObject.Predmet.ProtustrankaNazivFormated>
  <DomainObject.Predmet.ProtustrankaNazivFormatedOIB>
    <izvorni_sadrzaj>Pedestrian jednostavno društvo s ograničenom odgovornošću za trgovinu i usluge, OIB 20790389427</izvorni_sadrzaj>
    <derivirana_varijabla naziv="DomainObject.Predmet.ProtustrankaNazivFormatedOIB_1">Pedestrian jednostavno društvo s ograničenom odgovornošću za trgovinu i usluge, OIB 20790389427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Pedestrian jednostavno društvo s ograničenom odgovornošću za trgovinu i usluge</item>
    </izvorni_sadrzaj>
    <derivirana_varijabla naziv="DomainObject.Predmet.ProtuStrankaListFormated_1">
      <item>Pedestrian jednostavno društvo s ograničenom odgovornošću za trgovinu i usluge</item>
    </derivirana_varijabla>
  </DomainObject.Predmet.ProtuStrankaListFormated>
  <DomainObject.Predmet.ProtuStrankaListFormatedOIB>
    <izvorni_sadrzaj>
      <item>Pedestrian jednostavno društvo s ograničenom odgovornošću za trgovinu i usluge, OIB 20790389427</item>
    </izvorni_sadrzaj>
    <derivirana_varijabla naziv="DomainObject.Predmet.ProtuStrankaListFormatedOIB_1">
      <item>Pedestrian jednostavno društvo s ograničenom odgovornošću za trgovinu i usluge, OIB 20790389427</item>
    </derivirana_varijabla>
  </DomainObject.Predmet.ProtuStrankaListFormatedOIB>
  <DomainObject.Predmet.ProtuStrankaListFormatedWithAdress>
    <izvorni_sadrzaj>
      <item>Pedestrian jednostavno društvo s ograničenom odgovornošću za trgovinu i usluge, Slavka Zalara 9, 10310 Ivanić-Grad</item>
    </izvorni_sadrzaj>
    <derivirana_varijabla naziv="DomainObject.Predmet.ProtuStrankaListFormatedWithAdress_1">
      <item>Pedestrian jednostavno društvo s ograničenom odgovornošću za trgovinu i usluge, Slavka Zalara 9, 10310 Ivanić-Grad</item>
    </derivirana_varijabla>
  </DomainObject.Predmet.ProtuStrankaListFormatedWithAdress>
  <DomainObject.Predmet.ProtuStrankaListFormatedWithAdressOIB>
    <izvorni_sadrzaj>
      <item>Pedestrian jednostavno društvo s ograničenom odgovornošću za trgovinu i usluge, OIB 20790389427, Slavka Zalara 9, 10310 Ivanić-Grad</item>
    </izvorni_sadrzaj>
    <derivirana_varijabla naziv="DomainObject.Predmet.ProtuStrankaListFormatedWithAdressOIB_1">
      <item>Pedestrian jednostavno društvo s ograničenom odgovornošću za trgovinu i usluge, OIB 20790389427, Slavka Zalara 9, 10310 Ivanić-Grad</item>
    </derivirana_varijabla>
  </DomainObject.Predmet.ProtuStrankaListFormatedWithAdressOIB>
  <DomainObject.Predmet.ProtuStrankaListNazivFormated>
    <izvorni_sadrzaj>
      <item>Pedestrian jednostavno društvo s ograničenom odgovornošću za trgovinu i usluge</item>
    </izvorni_sadrzaj>
    <derivirana_varijabla naziv="DomainObject.Predmet.ProtuStrankaListNazivFormated_1">
      <item>Pedestrian jednostavno društvo s ograničenom odgovornošću za trgovinu i usluge</item>
    </derivirana_varijabla>
  </DomainObject.Predmet.ProtuStrankaListNazivFormated>
  <DomainObject.Predmet.ProtuStrankaListNazivFormatedOIB>
    <izvorni_sadrzaj>
      <item>Pedestrian jednostavno društvo s ograničenom odgovornošću za trgovinu i usluge, OIB 20790389427</item>
    </izvorni_sadrzaj>
    <derivirana_varijabla naziv="DomainObject.Predmet.ProtuStrankaListNazivFormatedOIB_1">
      <item>Pedestrian jednostavno društvo s ograničenom odgovornošću za trgovinu i usluge, OIB 20790389427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Pedestrian jednostavno društvo s ograničenom odgovornošću za trgovinu i usluge</izvorni_sadrzaj>
    <derivirana_varijabla naziv="DomainObject.Predmet.ProtustrankaIDrugi_1">Pedestrian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Pedestrian jednostavno društvo s ograničenom odgovornošću za trgovinu i usluge, OIB 20790389427, Slavka Zalara 9, 10310 Ivanić-Grad</izvorni_sadrzaj>
    <derivirana_varijabla naziv="DomainObject.Predmet.ProtustrankaIDrugiAdressOIB_1">Pedestrian jednostavno društvo s ograničenom odgovornošću za trgovinu i usluge, OIB 20790389427, Slavka Zalara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Pedestrian jednostavno društvo s ograničenom odgovornošću za trgovinu i usluge</item>
      <item>Financijska agencija</item>
    </izvorni_sadrzaj>
    <derivirana_varijabla naziv="DomainObject.Predmet.SudioniciListNaziv_1">
      <item>Pedestrian jednostavno društvo s ograničenom odgovornošću za trgovinu i usluge</item>
      <item>Financijska agencija</item>
    </derivirana_varijabla>
  </DomainObject.Predmet.SudioniciListNaziv>
  <DomainObject.Predmet.SudioniciListAdressOIB>
    <izvorni_sadrzaj>
      <item>Pedestrian jednostavno društvo s ograničenom odgovornošću za trgovinu i usluge, OIB 20790389427, Slavka Zalara 9,10310 Ivanić-Grad</item>
      <item>Financijska agencija, OIB 85821130368, TRG SVIBANJSKIH ŽRTAVA 1995. 1,10000 Zagreb</item>
    </izvorni_sadrzaj>
    <derivirana_varijabla naziv="DomainObject.Predmet.SudioniciListAdressOIB_1">
      <item>Pedestrian jednostavno društvo s ograničenom odgovornošću za trgovinu i usluge, OIB 20790389427, Slavka Zalara 9,10310 Ivanić-Grad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20790389427</item>
      <item>, OIB 85821130368</item>
    </izvorni_sadrzaj>
    <derivirana_varijabla naziv="DomainObject.Predmet.SudioniciListNazivOIB_1">
      <item>, OIB 20790389427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146</properties:Words>
  <properties:Characters>859</properties:Characters>
  <properties:Lines>45</properties:Lines>
  <properties:Paragraphs>25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2020-09-01T06:05:00Z</cp:lastPrinted>
  <dcterms:modified xmlns:xsi="http://www.w3.org/2001/XMLSchema-instance" xsi:type="dcterms:W3CDTF">2020-09-01T06:06:00Z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 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